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6DB0A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CHONDE</w:t>
      </w:r>
      <w:r>
        <w:rPr>
          <w:rFonts w:ascii="Times New Roman" w:hAnsi="Times New Roman" w:cs="Times New Roman"/>
          <w:sz w:val="24"/>
          <w:szCs w:val="24"/>
        </w:rPr>
        <w:t xml:space="preserve">        (fl.1438)</w:t>
      </w:r>
    </w:p>
    <w:p w14:paraId="00ADD405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B7EF0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317CBA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Apr.1438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14:paraId="7A8AD21B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Thomas Russell(q.v.).</w:t>
      </w:r>
    </w:p>
    <w:p w14:paraId="3AAB5902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25-100)</w:t>
      </w:r>
    </w:p>
    <w:p w14:paraId="3B076CD6" w14:textId="77777777" w:rsidR="005614DB" w:rsidRPr="005614DB" w:rsidRDefault="005614DB" w:rsidP="005614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614DB">
        <w:rPr>
          <w:rFonts w:ascii="Times New Roman" w:hAnsi="Times New Roman" w:cs="Times New Roman"/>
          <w:sz w:val="24"/>
          <w:szCs w:val="24"/>
        </w:rPr>
        <w:t>19 Apr.1438</w:t>
      </w:r>
      <w:r w:rsidRPr="005614DB">
        <w:rPr>
          <w:rFonts w:ascii="Times New Roman" w:hAnsi="Times New Roman" w:cs="Times New Roman"/>
          <w:sz w:val="24"/>
          <w:szCs w:val="24"/>
        </w:rPr>
        <w:tab/>
        <w:t>He was a juror on the inquisition mandamus held in Winchester into</w:t>
      </w:r>
    </w:p>
    <w:p w14:paraId="26E72CE7" w14:textId="77777777" w:rsidR="005614DB" w:rsidRPr="005614DB" w:rsidRDefault="005614DB" w:rsidP="005614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614DB">
        <w:rPr>
          <w:rFonts w:ascii="Times New Roman" w:hAnsi="Times New Roman" w:cs="Times New Roman"/>
          <w:sz w:val="24"/>
          <w:szCs w:val="24"/>
        </w:rPr>
        <w:tab/>
      </w:r>
      <w:r w:rsidRPr="005614DB">
        <w:rPr>
          <w:rFonts w:ascii="Times New Roman" w:hAnsi="Times New Roman" w:cs="Times New Roman"/>
          <w:sz w:val="24"/>
          <w:szCs w:val="24"/>
        </w:rPr>
        <w:tab/>
        <w:t>lands of Thomas Russell(q.v.).</w:t>
      </w:r>
    </w:p>
    <w:p w14:paraId="0DB2679F" w14:textId="77777777" w:rsidR="005614DB" w:rsidRPr="005614DB" w:rsidRDefault="005614DB" w:rsidP="005614D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5614DB">
        <w:rPr>
          <w:rFonts w:ascii="Times New Roman" w:hAnsi="Times New Roman" w:cs="Times New Roman"/>
          <w:sz w:val="24"/>
          <w:szCs w:val="24"/>
        </w:rPr>
        <w:t>(“Calendar of Inquisitions Post Mortem and other Analogous documents preserved in the Public Record Office vol. XXV Henry VI (1437-1442)” ed. Claire Noble pub. The Boydell Press and the National Archives pp.61-2)</w:t>
      </w:r>
    </w:p>
    <w:p w14:paraId="04513914" w14:textId="77777777" w:rsidR="005614DB" w:rsidRDefault="005614DB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827DAA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1BB7BA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6433A9" w14:textId="77777777" w:rsidR="00D861C4" w:rsidRDefault="00D861C4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6422E682" w14:textId="4BF4CBC3" w:rsidR="005614DB" w:rsidRPr="00144D87" w:rsidRDefault="005614DB" w:rsidP="00D861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2025</w:t>
      </w:r>
    </w:p>
    <w:p w14:paraId="7D0216AC" w14:textId="0C1EB31D" w:rsidR="00BA00AB" w:rsidRPr="00D861C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86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D57B" w14:textId="77777777" w:rsidR="00D861C4" w:rsidRDefault="00D861C4" w:rsidP="009139A6">
      <w:r>
        <w:separator/>
      </w:r>
    </w:p>
  </w:endnote>
  <w:endnote w:type="continuationSeparator" w:id="0">
    <w:p w14:paraId="0767D724" w14:textId="77777777" w:rsidR="00D861C4" w:rsidRDefault="00D861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12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CA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76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CBCBE" w14:textId="77777777" w:rsidR="00D861C4" w:rsidRDefault="00D861C4" w:rsidP="009139A6">
      <w:r>
        <w:separator/>
      </w:r>
    </w:p>
  </w:footnote>
  <w:footnote w:type="continuationSeparator" w:id="0">
    <w:p w14:paraId="005BF287" w14:textId="77777777" w:rsidR="00D861C4" w:rsidRDefault="00D861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A4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26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5D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1C4"/>
    <w:rsid w:val="000666E0"/>
    <w:rsid w:val="002510B7"/>
    <w:rsid w:val="005614DB"/>
    <w:rsid w:val="005C130B"/>
    <w:rsid w:val="00670679"/>
    <w:rsid w:val="00826F5C"/>
    <w:rsid w:val="009139A6"/>
    <w:rsid w:val="009448BB"/>
    <w:rsid w:val="00A3176C"/>
    <w:rsid w:val="00BA00AB"/>
    <w:rsid w:val="00D861C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EB426"/>
  <w15:chartTrackingRefBased/>
  <w15:docId w15:val="{21C34E04-48E6-4100-A384-5CC59D4F7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2021-04-01T10:34:00Z</dcterms:created>
  <dcterms:modified xsi:type="dcterms:W3CDTF">2025-09-28T12:28:00Z</dcterms:modified>
</cp:coreProperties>
</file>